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17D5FCA5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E31B98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F4C7C">
        <w:rPr>
          <w:rFonts w:ascii="Arial" w:hAnsi="Arial" w:cs="Arial"/>
          <w:b/>
          <w:sz w:val="22"/>
          <w:szCs w:val="22"/>
        </w:rPr>
        <w:t>0</w:t>
      </w:r>
      <w:r w:rsidR="00F85CFE">
        <w:rPr>
          <w:rFonts w:ascii="Arial" w:hAnsi="Arial" w:cs="Arial"/>
          <w:b/>
          <w:sz w:val="22"/>
          <w:szCs w:val="22"/>
        </w:rPr>
        <w:t>312</w:t>
      </w:r>
    </w:p>
    <w:p w14:paraId="2CEEC297" w14:textId="3334681B" w:rsidR="00CC4471" w:rsidRPr="00963B60" w:rsidRDefault="00E31B98" w:rsidP="00963B6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Athens, Greece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Feb 17 – 21,</w:t>
      </w:r>
      <w:r w:rsidR="00963B60" w:rsidRPr="00963B60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877A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33834B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5CFE">
        <w:rPr>
          <w:rFonts w:ascii="Arial" w:hAnsi="Arial" w:cs="Arial"/>
          <w:b/>
        </w:rPr>
        <w:t>clean up of</w:t>
      </w:r>
      <w:r w:rsidR="00190F7C">
        <w:rPr>
          <w:rFonts w:ascii="Arial" w:hAnsi="Arial" w:cs="Arial"/>
          <w:b/>
        </w:rPr>
        <w:t xml:space="preserve">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4323D9B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E31B98">
        <w:rPr>
          <w:rFonts w:ascii="Arial" w:hAnsi="Arial" w:cs="Arial"/>
          <w:b/>
          <w:bCs/>
          <w:lang w:val="en-US"/>
        </w:rPr>
        <w:t>6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641730A" w:rsidR="00C93D83" w:rsidRDefault="00190F7C">
      <w:pPr>
        <w:rPr>
          <w:lang w:val="en-US"/>
        </w:rPr>
      </w:pPr>
      <w:r w:rsidRPr="00190F7C">
        <w:t xml:space="preserve">This </w:t>
      </w:r>
      <w:r w:rsidR="00F85CFE">
        <w:t xml:space="preserve">is </w:t>
      </w:r>
      <w:proofErr w:type="spellStart"/>
      <w:r w:rsidRPr="00190F7C">
        <w:t>pCR</w:t>
      </w:r>
      <w:proofErr w:type="spellEnd"/>
      <w:r w:rsidRPr="00190F7C">
        <w:t xml:space="preserve"> </w:t>
      </w:r>
      <w:r w:rsidR="00F85CFE">
        <w:t>cover for various clean up changes to TR 33.713</w:t>
      </w:r>
      <w:r w:rsidR="00991D50">
        <w:rPr>
          <w:lang w:val="en-US"/>
        </w:rPr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205C038B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r w:rsidR="00F85CFE">
        <w:rPr>
          <w:b/>
          <w:lang w:val="en-US"/>
        </w:rPr>
        <w:t xml:space="preserve"> 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943DBC" w14:textId="2FD77421" w:rsidR="005640E9" w:rsidRPr="00E31B98" w:rsidRDefault="00F85CFE" w:rsidP="005640E9">
      <w:pPr>
        <w:ind w:firstLine="284"/>
        <w:rPr>
          <w:lang w:val="en-US"/>
        </w:rPr>
      </w:pPr>
      <w:r>
        <w:rPr>
          <w:lang w:val="en-US" w:eastAsia="zh-CN"/>
        </w:rPr>
        <w:t>changes are as per attached</w:t>
      </w:r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4DC6" w14:textId="77777777" w:rsidR="00F039A1" w:rsidRDefault="00F039A1">
      <w:r>
        <w:separator/>
      </w:r>
    </w:p>
  </w:endnote>
  <w:endnote w:type="continuationSeparator" w:id="0">
    <w:p w14:paraId="7598E10F" w14:textId="77777777" w:rsidR="00F039A1" w:rsidRDefault="00F03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83D0D" w14:textId="77777777" w:rsidR="00F039A1" w:rsidRDefault="00F039A1">
      <w:r>
        <w:separator/>
      </w:r>
    </w:p>
  </w:footnote>
  <w:footnote w:type="continuationSeparator" w:id="0">
    <w:p w14:paraId="7BA1CA5C" w14:textId="77777777" w:rsidR="00F039A1" w:rsidRDefault="00F03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676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076A0"/>
    <w:rsid w:val="001604A8"/>
    <w:rsid w:val="00190F7C"/>
    <w:rsid w:val="001B093A"/>
    <w:rsid w:val="001B7C4C"/>
    <w:rsid w:val="001C5CF1"/>
    <w:rsid w:val="002104AF"/>
    <w:rsid w:val="00214DF0"/>
    <w:rsid w:val="00220553"/>
    <w:rsid w:val="002474B7"/>
    <w:rsid w:val="00250660"/>
    <w:rsid w:val="002534C9"/>
    <w:rsid w:val="00266561"/>
    <w:rsid w:val="00293255"/>
    <w:rsid w:val="00295AF2"/>
    <w:rsid w:val="00316ED3"/>
    <w:rsid w:val="00356797"/>
    <w:rsid w:val="003B77FE"/>
    <w:rsid w:val="003C3174"/>
    <w:rsid w:val="003C7E36"/>
    <w:rsid w:val="003F54E4"/>
    <w:rsid w:val="004054C1"/>
    <w:rsid w:val="0044235F"/>
    <w:rsid w:val="004454E5"/>
    <w:rsid w:val="004721C0"/>
    <w:rsid w:val="00497B42"/>
    <w:rsid w:val="004E2F92"/>
    <w:rsid w:val="0051513A"/>
    <w:rsid w:val="0051688C"/>
    <w:rsid w:val="00561827"/>
    <w:rsid w:val="005640E9"/>
    <w:rsid w:val="005A11FC"/>
    <w:rsid w:val="005A4CDD"/>
    <w:rsid w:val="005B0CD9"/>
    <w:rsid w:val="005C038C"/>
    <w:rsid w:val="005C62EC"/>
    <w:rsid w:val="005F460F"/>
    <w:rsid w:val="00643EFC"/>
    <w:rsid w:val="00653E2A"/>
    <w:rsid w:val="00673F90"/>
    <w:rsid w:val="00677753"/>
    <w:rsid w:val="0069541A"/>
    <w:rsid w:val="006B621B"/>
    <w:rsid w:val="00750632"/>
    <w:rsid w:val="00780A06"/>
    <w:rsid w:val="00785301"/>
    <w:rsid w:val="00793D77"/>
    <w:rsid w:val="007B0691"/>
    <w:rsid w:val="007B1C57"/>
    <w:rsid w:val="007E46BA"/>
    <w:rsid w:val="007F2F97"/>
    <w:rsid w:val="00802526"/>
    <w:rsid w:val="008140F2"/>
    <w:rsid w:val="008171CF"/>
    <w:rsid w:val="0082707E"/>
    <w:rsid w:val="00892989"/>
    <w:rsid w:val="008B4AAF"/>
    <w:rsid w:val="009158D2"/>
    <w:rsid w:val="009255E7"/>
    <w:rsid w:val="00943513"/>
    <w:rsid w:val="00963B60"/>
    <w:rsid w:val="00982BA7"/>
    <w:rsid w:val="00991D50"/>
    <w:rsid w:val="00995C58"/>
    <w:rsid w:val="009A21B0"/>
    <w:rsid w:val="009C287C"/>
    <w:rsid w:val="009D2241"/>
    <w:rsid w:val="009E0082"/>
    <w:rsid w:val="00A34787"/>
    <w:rsid w:val="00A57B30"/>
    <w:rsid w:val="00A60741"/>
    <w:rsid w:val="00AA1816"/>
    <w:rsid w:val="00AA1892"/>
    <w:rsid w:val="00AA3DBE"/>
    <w:rsid w:val="00AA7E59"/>
    <w:rsid w:val="00AB77E4"/>
    <w:rsid w:val="00AD33BD"/>
    <w:rsid w:val="00AE35AD"/>
    <w:rsid w:val="00B23152"/>
    <w:rsid w:val="00B41104"/>
    <w:rsid w:val="00B538CB"/>
    <w:rsid w:val="00B53FC8"/>
    <w:rsid w:val="00BA4BE2"/>
    <w:rsid w:val="00BA6FF3"/>
    <w:rsid w:val="00BD1620"/>
    <w:rsid w:val="00BD3EF3"/>
    <w:rsid w:val="00BF3721"/>
    <w:rsid w:val="00C44D05"/>
    <w:rsid w:val="00C46467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610D"/>
    <w:rsid w:val="00D55FB4"/>
    <w:rsid w:val="00DA1691"/>
    <w:rsid w:val="00E06393"/>
    <w:rsid w:val="00E1464D"/>
    <w:rsid w:val="00E25D01"/>
    <w:rsid w:val="00E3091A"/>
    <w:rsid w:val="00E31B98"/>
    <w:rsid w:val="00E54C0A"/>
    <w:rsid w:val="00E70469"/>
    <w:rsid w:val="00E86787"/>
    <w:rsid w:val="00EA0DB2"/>
    <w:rsid w:val="00F039A1"/>
    <w:rsid w:val="00F21090"/>
    <w:rsid w:val="00F30FD1"/>
    <w:rsid w:val="00F431B2"/>
    <w:rsid w:val="00F57C87"/>
    <w:rsid w:val="00F6525A"/>
    <w:rsid w:val="00F662F6"/>
    <w:rsid w:val="00F85CFE"/>
    <w:rsid w:val="00FD386D"/>
    <w:rsid w:val="00FE5538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7B4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0F7C"/>
    <w:pPr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190F7C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5B0CD9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qFormat/>
    <w:locked/>
    <w:rsid w:val="005B0CD9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B0CD9"/>
    <w:rPr>
      <w:rFonts w:ascii="Arial" w:hAnsi="Arial"/>
      <w:b/>
      <w:lang w:eastAsia="en-US"/>
    </w:rPr>
  </w:style>
  <w:style w:type="character" w:customStyle="1" w:styleId="EditorsNoteCharChar">
    <w:name w:val="Editor's Note Char Char"/>
    <w:rsid w:val="00E31B9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3</cp:revision>
  <cp:lastPrinted>1900-01-01T05:00:00Z</cp:lastPrinted>
  <dcterms:created xsi:type="dcterms:W3CDTF">2025-02-07T20:01:00Z</dcterms:created>
  <dcterms:modified xsi:type="dcterms:W3CDTF">2025-02-07T20:03:00Z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